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A6" w:rsidRPr="00C24EC5" w:rsidRDefault="002B46A6" w:rsidP="00FB467A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УТВЕРЖДЕНА</w:t>
      </w:r>
    </w:p>
    <w:p w:rsidR="002B46A6" w:rsidRPr="00C24EC5" w:rsidRDefault="002B46A6" w:rsidP="00FB467A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 xml:space="preserve">постановлением Администрации </w:t>
      </w:r>
    </w:p>
    <w:p w:rsidR="002B46A6" w:rsidRPr="00C24EC5" w:rsidRDefault="002B46A6" w:rsidP="00FB467A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города Королёва Московской области</w:t>
      </w:r>
    </w:p>
    <w:p w:rsidR="002B46A6" w:rsidRPr="00C24EC5" w:rsidRDefault="002B46A6" w:rsidP="00FB467A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от _________________ № __________</w:t>
      </w:r>
    </w:p>
    <w:p w:rsidR="002B46A6" w:rsidRPr="00C24EC5" w:rsidRDefault="002B46A6" w:rsidP="00FB467A">
      <w:pPr>
        <w:jc w:val="center"/>
        <w:rPr>
          <w:lang w:val="ru-RU"/>
        </w:rPr>
      </w:pPr>
    </w:p>
    <w:p w:rsidR="002B46A6" w:rsidRPr="00C24EC5" w:rsidRDefault="002B46A6" w:rsidP="00FB467A">
      <w:pPr>
        <w:jc w:val="right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Форма</w:t>
      </w:r>
    </w:p>
    <w:p w:rsidR="002B46A6" w:rsidRDefault="002B46A6" w:rsidP="00F03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ru-RU"/>
        </w:rPr>
      </w:pPr>
    </w:p>
    <w:p w:rsidR="002B46A6" w:rsidRPr="00FB467A" w:rsidRDefault="002B46A6" w:rsidP="00F03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ru-RU"/>
        </w:rPr>
      </w:pPr>
      <w:r w:rsidRPr="00FB467A">
        <w:rPr>
          <w:b/>
          <w:sz w:val="28"/>
          <w:szCs w:val="28"/>
          <w:lang w:val="ru-RU"/>
        </w:rPr>
        <w:t xml:space="preserve">УВЕДОМЛЕНИЕ </w:t>
      </w:r>
      <w:r w:rsidRPr="00FB467A">
        <w:rPr>
          <w:b/>
          <w:sz w:val="28"/>
          <w:szCs w:val="28"/>
        </w:rPr>
        <w:t>N</w:t>
      </w:r>
      <w:r w:rsidRPr="00FB467A">
        <w:rPr>
          <w:b/>
          <w:sz w:val="28"/>
          <w:szCs w:val="28"/>
          <w:lang w:val="ru-RU"/>
        </w:rPr>
        <w:t xml:space="preserve"> _____</w:t>
      </w:r>
    </w:p>
    <w:p w:rsidR="002B46A6" w:rsidRDefault="002B46A6" w:rsidP="00F03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ru-RU"/>
        </w:rPr>
      </w:pPr>
      <w:r w:rsidRPr="00FB467A">
        <w:rPr>
          <w:b/>
          <w:sz w:val="28"/>
          <w:szCs w:val="28"/>
          <w:lang w:val="ru-RU"/>
        </w:rPr>
        <w:t xml:space="preserve">о произведенном демонтаже объекта </w:t>
      </w:r>
    </w:p>
    <w:p w:rsidR="002B46A6" w:rsidRPr="00FB467A" w:rsidRDefault="002B46A6" w:rsidP="00F03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ru-RU"/>
        </w:rPr>
      </w:pPr>
      <w:r w:rsidRPr="00FB467A">
        <w:rPr>
          <w:b/>
          <w:sz w:val="28"/>
          <w:szCs w:val="28"/>
          <w:lang w:val="ru-RU"/>
        </w:rPr>
        <w:t>наружной рекламы и информации</w:t>
      </w:r>
    </w:p>
    <w:p w:rsidR="002B46A6" w:rsidRPr="00390CB5" w:rsidRDefault="002B46A6" w:rsidP="00F03285">
      <w:pPr>
        <w:spacing w:after="240"/>
        <w:rPr>
          <w:sz w:val="26"/>
          <w:szCs w:val="26"/>
          <w:lang w:val="ru-RU"/>
        </w:rPr>
      </w:pPr>
    </w:p>
    <w:p w:rsidR="002B46A6" w:rsidRDefault="002B46A6" w:rsidP="00F03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г. Королё</w:t>
      </w:r>
      <w:r w:rsidRPr="00390CB5">
        <w:rPr>
          <w:sz w:val="28"/>
          <w:szCs w:val="28"/>
          <w:lang w:val="ru-RU"/>
        </w:rPr>
        <w:t>в</w:t>
      </w:r>
    </w:p>
    <w:p w:rsidR="002B46A6" w:rsidRPr="00390CB5" w:rsidRDefault="002B46A6" w:rsidP="00F03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Московской области</w:t>
      </w:r>
      <w:bookmarkStart w:id="0" w:name="_GoBack"/>
      <w:bookmarkEnd w:id="0"/>
      <w:r w:rsidRPr="00390CB5">
        <w:rPr>
          <w:sz w:val="28"/>
          <w:szCs w:val="28"/>
          <w:lang w:val="ru-RU"/>
        </w:rPr>
        <w:t xml:space="preserve">                          </w:t>
      </w:r>
      <w:r>
        <w:rPr>
          <w:sz w:val="28"/>
          <w:szCs w:val="28"/>
          <w:lang w:val="ru-RU"/>
        </w:rPr>
        <w:t xml:space="preserve">              </w:t>
      </w:r>
      <w:r w:rsidRPr="00390CB5"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  <w:lang w:val="ru-RU"/>
        </w:rPr>
        <w:t xml:space="preserve">     </w:t>
      </w:r>
      <w:r w:rsidRPr="00390CB5">
        <w:rPr>
          <w:sz w:val="28"/>
          <w:szCs w:val="28"/>
          <w:lang w:val="ru-RU"/>
        </w:rPr>
        <w:t xml:space="preserve">        "__" ___________ 20__ г.</w:t>
      </w:r>
    </w:p>
    <w:p w:rsidR="002B46A6" w:rsidRPr="00390CB5" w:rsidRDefault="002B46A6" w:rsidP="00F03285">
      <w:pPr>
        <w:spacing w:after="240"/>
        <w:jc w:val="both"/>
        <w:rPr>
          <w:sz w:val="28"/>
          <w:szCs w:val="28"/>
          <w:lang w:val="ru-RU"/>
        </w:rPr>
      </w:pPr>
    </w:p>
    <w:p w:rsidR="002B46A6" w:rsidRPr="00390CB5" w:rsidRDefault="002B46A6" w:rsidP="00FB4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Настоящим уведомляется</w:t>
      </w:r>
      <w:r w:rsidRPr="00390CB5">
        <w:rPr>
          <w:sz w:val="28"/>
          <w:szCs w:val="28"/>
          <w:lang w:val="ru-RU"/>
        </w:rPr>
        <w:t xml:space="preserve"> собственник </w:t>
      </w:r>
      <w:r>
        <w:rPr>
          <w:sz w:val="28"/>
          <w:szCs w:val="28"/>
          <w:lang w:val="ru-RU"/>
        </w:rPr>
        <w:t xml:space="preserve">ОНРИ </w:t>
      </w:r>
      <w:r w:rsidRPr="00390CB5">
        <w:rPr>
          <w:sz w:val="28"/>
          <w:szCs w:val="28"/>
          <w:lang w:val="ru-RU"/>
        </w:rPr>
        <w:t>о том, что объект наружной рекламы и информа</w:t>
      </w:r>
      <w:r>
        <w:rPr>
          <w:sz w:val="28"/>
          <w:szCs w:val="28"/>
          <w:lang w:val="ru-RU"/>
        </w:rPr>
        <w:t>ции ______________________________________</w:t>
      </w:r>
      <w:r w:rsidRPr="00390CB5">
        <w:rPr>
          <w:sz w:val="28"/>
          <w:szCs w:val="28"/>
          <w:lang w:val="ru-RU"/>
        </w:rPr>
        <w:t>_________,</w:t>
      </w:r>
      <w:r>
        <w:rPr>
          <w:sz w:val="28"/>
          <w:szCs w:val="28"/>
          <w:lang w:val="ru-RU"/>
        </w:rPr>
        <w:t xml:space="preserve"> </w:t>
      </w:r>
      <w:r w:rsidRPr="00390CB5">
        <w:rPr>
          <w:sz w:val="28"/>
          <w:szCs w:val="28"/>
          <w:lang w:val="ru-RU"/>
        </w:rPr>
        <w:t xml:space="preserve">установленный на территории </w:t>
      </w:r>
      <w:r>
        <w:rPr>
          <w:sz w:val="28"/>
          <w:szCs w:val="28"/>
          <w:lang w:val="ru-RU"/>
        </w:rPr>
        <w:t>города</w:t>
      </w:r>
      <w:r w:rsidRPr="00390CB5">
        <w:rPr>
          <w:sz w:val="28"/>
          <w:szCs w:val="28"/>
          <w:lang w:val="ru-RU"/>
        </w:rPr>
        <w:t xml:space="preserve"> Корол</w:t>
      </w:r>
      <w:r>
        <w:rPr>
          <w:sz w:val="28"/>
          <w:szCs w:val="28"/>
          <w:lang w:val="ru-RU"/>
        </w:rPr>
        <w:t>ё</w:t>
      </w:r>
      <w:r w:rsidRPr="00390CB5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а Московской области без разрешения (самовольно установленный) или с нарушением </w:t>
      </w:r>
      <w:r w:rsidRPr="00390CB5">
        <w:rPr>
          <w:sz w:val="28"/>
          <w:szCs w:val="28"/>
          <w:lang w:val="ru-RU"/>
        </w:rPr>
        <w:t>тре</w:t>
      </w:r>
      <w:r>
        <w:rPr>
          <w:sz w:val="28"/>
          <w:szCs w:val="28"/>
          <w:lang w:val="ru-RU"/>
        </w:rPr>
        <w:t xml:space="preserve">бований, </w:t>
      </w:r>
      <w:r w:rsidRPr="00390CB5">
        <w:rPr>
          <w:sz w:val="28"/>
          <w:szCs w:val="28"/>
          <w:lang w:val="ru-RU"/>
        </w:rPr>
        <w:t>содержащихся в разрешении на установку ОНРИ, по адресу: ____________________________</w:t>
      </w:r>
      <w:r>
        <w:rPr>
          <w:sz w:val="28"/>
          <w:szCs w:val="28"/>
          <w:lang w:val="ru-RU"/>
        </w:rPr>
        <w:t>_____</w:t>
      </w:r>
      <w:r w:rsidRPr="00390CB5">
        <w:rPr>
          <w:sz w:val="28"/>
          <w:szCs w:val="28"/>
          <w:lang w:val="ru-RU"/>
        </w:rPr>
        <w:t>___________________________________</w:t>
      </w:r>
    </w:p>
    <w:p w:rsidR="002B46A6" w:rsidRPr="00390CB5" w:rsidRDefault="002B46A6" w:rsidP="00F03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 xml:space="preserve">демонтирован в соответствии с установленным </w:t>
      </w:r>
      <w:r>
        <w:rPr>
          <w:sz w:val="28"/>
          <w:szCs w:val="28"/>
          <w:lang w:val="ru-RU"/>
        </w:rPr>
        <w:t>п</w:t>
      </w:r>
      <w:r w:rsidRPr="00390CB5">
        <w:rPr>
          <w:sz w:val="28"/>
          <w:szCs w:val="28"/>
          <w:lang w:val="ru-RU"/>
        </w:rPr>
        <w:t>орядком де</w:t>
      </w:r>
      <w:r>
        <w:rPr>
          <w:sz w:val="28"/>
          <w:szCs w:val="28"/>
          <w:lang w:val="ru-RU"/>
        </w:rPr>
        <w:t>монтажа ОНРИ,   установленных без разрешения (самовольная</w:t>
      </w:r>
      <w:r w:rsidRPr="00390CB5">
        <w:rPr>
          <w:sz w:val="28"/>
          <w:szCs w:val="28"/>
          <w:lang w:val="ru-RU"/>
        </w:rPr>
        <w:t xml:space="preserve"> устан</w:t>
      </w:r>
      <w:r>
        <w:rPr>
          <w:sz w:val="28"/>
          <w:szCs w:val="28"/>
          <w:lang w:val="ru-RU"/>
        </w:rPr>
        <w:t>овка) на территории города Королёва Московской области</w:t>
      </w:r>
      <w:r w:rsidRPr="00390CB5">
        <w:rPr>
          <w:sz w:val="28"/>
          <w:szCs w:val="28"/>
          <w:lang w:val="ru-RU"/>
        </w:rPr>
        <w:t xml:space="preserve"> и передан на хранение.</w:t>
      </w:r>
    </w:p>
    <w:p w:rsidR="002B46A6" w:rsidRDefault="002B46A6" w:rsidP="00F03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</w:p>
    <w:p w:rsidR="002B46A6" w:rsidRPr="00390CB5" w:rsidRDefault="002B46A6" w:rsidP="00FB4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>Для получения объекта наружной рекламы и информации необходимо:</w:t>
      </w:r>
    </w:p>
    <w:p w:rsidR="002B46A6" w:rsidRPr="00390CB5" w:rsidRDefault="002B46A6" w:rsidP="00FB4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>1. Обратиться с письменным заявлением о получении демонтированного ОНРИ в администрацию  города Корол</w:t>
      </w:r>
      <w:r>
        <w:rPr>
          <w:sz w:val="28"/>
          <w:szCs w:val="28"/>
          <w:lang w:val="ru-RU"/>
        </w:rPr>
        <w:t>ё</w:t>
      </w:r>
      <w:r w:rsidRPr="00390CB5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>а Московской области</w:t>
      </w:r>
      <w:r w:rsidRPr="00390CB5">
        <w:rPr>
          <w:sz w:val="28"/>
          <w:szCs w:val="28"/>
          <w:lang w:val="ru-RU"/>
        </w:rPr>
        <w:t xml:space="preserve"> по адресу: ___________________________________</w:t>
      </w:r>
      <w:r>
        <w:rPr>
          <w:sz w:val="28"/>
          <w:szCs w:val="28"/>
          <w:lang w:val="ru-RU"/>
        </w:rPr>
        <w:t>_____</w:t>
      </w:r>
      <w:r w:rsidRPr="00390CB5">
        <w:rPr>
          <w:sz w:val="28"/>
          <w:szCs w:val="28"/>
          <w:lang w:val="ru-RU"/>
        </w:rPr>
        <w:t>____________________________</w:t>
      </w:r>
    </w:p>
    <w:p w:rsidR="002B46A6" w:rsidRPr="00390CB5" w:rsidRDefault="002B46A6" w:rsidP="00FB4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>2. Предоставить документы, подтверждающие право собственности или  иное вещное право на демонтированный ОНРИ либо право владения и пользования демонтированным ОНРИ.</w:t>
      </w:r>
    </w:p>
    <w:p w:rsidR="002B46A6" w:rsidRPr="00390CB5" w:rsidRDefault="002B46A6" w:rsidP="00FB4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>3. Возмес</w:t>
      </w:r>
      <w:r>
        <w:rPr>
          <w:sz w:val="28"/>
          <w:szCs w:val="28"/>
          <w:lang w:val="ru-RU"/>
        </w:rPr>
        <w:t>тить понесенные расходы в связи</w:t>
      </w:r>
      <w:r w:rsidRPr="00390CB5">
        <w:rPr>
          <w:sz w:val="28"/>
          <w:szCs w:val="28"/>
          <w:lang w:val="ru-RU"/>
        </w:rPr>
        <w:t xml:space="preserve"> с демонтажем, транспорти</w:t>
      </w:r>
      <w:r>
        <w:rPr>
          <w:sz w:val="28"/>
          <w:szCs w:val="28"/>
          <w:lang w:val="ru-RU"/>
        </w:rPr>
        <w:t>-</w:t>
      </w:r>
      <w:r w:rsidRPr="00390CB5">
        <w:rPr>
          <w:sz w:val="28"/>
          <w:szCs w:val="28"/>
          <w:lang w:val="ru-RU"/>
        </w:rPr>
        <w:t>ровкой и  хранением ОНРИ.</w:t>
      </w:r>
    </w:p>
    <w:p w:rsidR="002B46A6" w:rsidRDefault="002B46A6" w:rsidP="00FB4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>4. В случае невостребованности ОНРИ в срок до _</w:t>
      </w:r>
      <w:r>
        <w:rPr>
          <w:sz w:val="28"/>
          <w:szCs w:val="28"/>
          <w:lang w:val="ru-RU"/>
        </w:rPr>
        <w:t>___</w:t>
      </w:r>
      <w:r w:rsidRPr="00390CB5">
        <w:rPr>
          <w:sz w:val="28"/>
          <w:szCs w:val="28"/>
          <w:lang w:val="ru-RU"/>
        </w:rPr>
        <w:t>________, указанная конструкция будет утилизирована. Расходу по демонтажу, транспортировке и утилизации ОНРИ будут представлены Вашей организации.</w:t>
      </w:r>
    </w:p>
    <w:p w:rsidR="002B46A6" w:rsidRPr="00390CB5" w:rsidRDefault="002B46A6" w:rsidP="008E0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</w:p>
    <w:p w:rsidR="002B46A6" w:rsidRPr="00390CB5" w:rsidRDefault="002B46A6" w:rsidP="00F03285">
      <w:pPr>
        <w:spacing w:after="240"/>
        <w:jc w:val="both"/>
        <w:rPr>
          <w:sz w:val="28"/>
          <w:szCs w:val="28"/>
          <w:lang w:val="ru-RU"/>
        </w:rPr>
      </w:pPr>
    </w:p>
    <w:p w:rsidR="002B46A6" w:rsidRDefault="002B46A6" w:rsidP="00F03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Уполномоченный </w:t>
      </w:r>
    </w:p>
    <w:p w:rsidR="002B46A6" w:rsidRPr="00390CB5" w:rsidRDefault="002B46A6" w:rsidP="00F03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представитель а</w:t>
      </w:r>
      <w:r w:rsidRPr="00390CB5">
        <w:rPr>
          <w:b/>
          <w:sz w:val="28"/>
          <w:szCs w:val="28"/>
          <w:lang w:val="ru-RU"/>
        </w:rPr>
        <w:t xml:space="preserve">дминистрации           </w:t>
      </w:r>
      <w:r>
        <w:rPr>
          <w:b/>
          <w:sz w:val="28"/>
          <w:szCs w:val="28"/>
          <w:lang w:val="ru-RU"/>
        </w:rPr>
        <w:t>____________/____________</w:t>
      </w:r>
      <w:r w:rsidRPr="00390CB5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/</w:t>
      </w:r>
      <w:r w:rsidRPr="00390CB5">
        <w:rPr>
          <w:b/>
          <w:sz w:val="28"/>
          <w:szCs w:val="28"/>
          <w:lang w:val="ru-RU"/>
        </w:rPr>
        <w:t xml:space="preserve">         </w:t>
      </w:r>
      <w:r w:rsidRPr="00390CB5">
        <w:rPr>
          <w:b/>
          <w:sz w:val="28"/>
          <w:szCs w:val="28"/>
          <w:lang w:val="ru-RU"/>
        </w:rPr>
        <w:tab/>
        <w:t xml:space="preserve">      </w:t>
      </w:r>
    </w:p>
    <w:p w:rsidR="002B46A6" w:rsidRPr="00C150BC" w:rsidRDefault="002B46A6" w:rsidP="00F03285">
      <w:pPr>
        <w:spacing w:before="100" w:beforeAutospacing="1" w:after="100" w:afterAutospacing="1"/>
        <w:jc w:val="center"/>
        <w:rPr>
          <w:lang w:val="ru-RU"/>
        </w:rPr>
      </w:pPr>
    </w:p>
    <w:sectPr w:rsidR="002B46A6" w:rsidRPr="00C150BC" w:rsidSect="00FB467A"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50BC"/>
    <w:rsid w:val="00017941"/>
    <w:rsid w:val="000665EA"/>
    <w:rsid w:val="000C2E9D"/>
    <w:rsid w:val="000E01A6"/>
    <w:rsid w:val="000E1CC0"/>
    <w:rsid w:val="00122140"/>
    <w:rsid w:val="001D10A9"/>
    <w:rsid w:val="001F63F8"/>
    <w:rsid w:val="002B46A6"/>
    <w:rsid w:val="002E4E28"/>
    <w:rsid w:val="0038616C"/>
    <w:rsid w:val="00390CB5"/>
    <w:rsid w:val="00435F86"/>
    <w:rsid w:val="00460D95"/>
    <w:rsid w:val="004E2B16"/>
    <w:rsid w:val="00561634"/>
    <w:rsid w:val="00572FB5"/>
    <w:rsid w:val="005926CF"/>
    <w:rsid w:val="005E2004"/>
    <w:rsid w:val="00636341"/>
    <w:rsid w:val="0075273B"/>
    <w:rsid w:val="007A6A67"/>
    <w:rsid w:val="00840945"/>
    <w:rsid w:val="008E0151"/>
    <w:rsid w:val="00921DAB"/>
    <w:rsid w:val="00975C5E"/>
    <w:rsid w:val="00AB76B8"/>
    <w:rsid w:val="00C150BC"/>
    <w:rsid w:val="00C17C3B"/>
    <w:rsid w:val="00C24EC5"/>
    <w:rsid w:val="00C77ADB"/>
    <w:rsid w:val="00D57C58"/>
    <w:rsid w:val="00DB0C89"/>
    <w:rsid w:val="00DD6CC4"/>
    <w:rsid w:val="00E120B1"/>
    <w:rsid w:val="00ED16D5"/>
    <w:rsid w:val="00F03285"/>
    <w:rsid w:val="00FB4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0B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258</Words>
  <Characters>1476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Куренкова</cp:lastModifiedBy>
  <cp:revision>9</cp:revision>
  <cp:lastPrinted>2012-11-30T11:37:00Z</cp:lastPrinted>
  <dcterms:created xsi:type="dcterms:W3CDTF">2012-10-14T17:02:00Z</dcterms:created>
  <dcterms:modified xsi:type="dcterms:W3CDTF">2012-11-30T11:37:00Z</dcterms:modified>
</cp:coreProperties>
</file>